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="004C1D24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C1D2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96921" w:rsidRPr="0079692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Ρύγχη </w:t>
            </w:r>
            <w:proofErr w:type="spellStart"/>
            <w:r w:rsidR="00796921" w:rsidRPr="0079692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πιπεττών</w:t>
            </w:r>
            <w:proofErr w:type="spellEnd"/>
            <w:r w:rsidR="00796921" w:rsidRPr="0079692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1-200µl / </w:t>
            </w:r>
            <w:proofErr w:type="spellStart"/>
            <w:r w:rsidR="00796921" w:rsidRPr="0079692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yellow</w:t>
            </w:r>
            <w:proofErr w:type="spellEnd"/>
            <w:r w:rsidR="00796921" w:rsidRPr="0079692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χωρίς φίλτρο, συσκευασία 1000 </w:t>
            </w:r>
            <w:proofErr w:type="spellStart"/>
            <w:r w:rsidR="00796921" w:rsidRPr="0079692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τμχ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96921" w:rsidP="001268F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κατασκευάζονται από 100% </w:t>
            </w:r>
            <w:proofErr w:type="spellStart"/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virgin</w:t>
            </w:r>
            <w:proofErr w:type="spellEnd"/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πολυπροπυλένιο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796921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</w:t>
            </w:r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ρος όγκου: 20-200μL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796921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Κατάλληλα για γενική εργαστηριακή χρήση σε εφαρμογές μεταφοράς υγρών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796921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φιλτραρισμένα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796921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αποστειρωμένη συσκευασία σε επιλογ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796921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Bulk</w:t>
            </w:r>
            <w:proofErr w:type="spellEnd"/>
            <w:r w:rsidRPr="0079692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1000 τεμαχίων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4C1D2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EF18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68F7"/>
    <w:rsid w:val="001F3A94"/>
    <w:rsid w:val="0024151E"/>
    <w:rsid w:val="002429ED"/>
    <w:rsid w:val="00242FD6"/>
    <w:rsid w:val="0029668C"/>
    <w:rsid w:val="002A5F00"/>
    <w:rsid w:val="002B102A"/>
    <w:rsid w:val="002C5B52"/>
    <w:rsid w:val="003A0BEA"/>
    <w:rsid w:val="004C1D24"/>
    <w:rsid w:val="004E5B1A"/>
    <w:rsid w:val="005F26FE"/>
    <w:rsid w:val="006D58EC"/>
    <w:rsid w:val="006E54CE"/>
    <w:rsid w:val="00796921"/>
    <w:rsid w:val="007B37F6"/>
    <w:rsid w:val="007C3968"/>
    <w:rsid w:val="008D329F"/>
    <w:rsid w:val="009A6F68"/>
    <w:rsid w:val="009F37FE"/>
    <w:rsid w:val="00A12D11"/>
    <w:rsid w:val="00A83C08"/>
    <w:rsid w:val="00AA0AF8"/>
    <w:rsid w:val="00AB650B"/>
    <w:rsid w:val="00B56492"/>
    <w:rsid w:val="00B63246"/>
    <w:rsid w:val="00B636F9"/>
    <w:rsid w:val="00BE4461"/>
    <w:rsid w:val="00D43DFD"/>
    <w:rsid w:val="00EA6066"/>
    <w:rsid w:val="00EF18A1"/>
    <w:rsid w:val="00F11EF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F3A0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66</TotalTime>
  <Pages>1</Pages>
  <Words>80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40</cp:revision>
  <dcterms:created xsi:type="dcterms:W3CDTF">2025-04-09T12:40:00Z</dcterms:created>
  <dcterms:modified xsi:type="dcterms:W3CDTF">2025-11-20T20:06:00Z</dcterms:modified>
</cp:coreProperties>
</file>